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1D75" w:rsidR="00DF1D75" w:rsidP="00DF1D75" w:rsidRDefault="00DF1D75" w14:paraId="59207C3E" w14:textId="77777777">
      <w:pPr>
        <w:shd w:val="clear" w:color="auto" w:fill="FFFFFF"/>
        <w:spacing w:before="161" w:after="161" w:line="240" w:lineRule="auto"/>
        <w:outlineLvl w:val="0"/>
        <w15:collapsed w:val="false"/>
        <w:rPr>
          <w:rFonts w:ascii="Arial" w:hAnsi="Arial" w:eastAsia="Times New Roman" w:cs="Arial"/>
          <w:b/>
          <w:bCs/>
          <w:color w:val="000000"/>
          <w:kern w:val="36"/>
          <w:sz w:val="36"/>
          <w:szCs w:val="36"/>
          <w:lang w:eastAsia="hr-HR"/>
        </w:rPr>
      </w:pPr>
      <w:bookmarkStart w:name="_GoBack" w:id="0"/>
      <w:bookmarkEnd w:id="0"/>
      <w:r w:rsidRPr="00DF1D75">
        <w:rPr>
          <w:rFonts w:ascii="Arial" w:hAnsi="Arial" w:eastAsia="Times New Roman" w:cs="Arial"/>
          <w:b/>
          <w:bCs/>
          <w:color w:val="000000"/>
          <w:kern w:val="36"/>
          <w:sz w:val="36"/>
          <w:szCs w:val="36"/>
          <w:lang w:eastAsia="hr-HR"/>
        </w:rPr>
        <w:t>VW Transporter 2,4 D</w:t>
      </w:r>
    </w:p>
    <w:p w:rsidRPr="00DF1D75" w:rsidR="00DF1D75" w:rsidP="00DF1D75" w:rsidRDefault="00DF1D75" w14:paraId="4E4B4471" w14:textId="77777777">
      <w:p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Prodajem rabljeno vozilo: VW Transporter </w:t>
      </w:r>
    </w:p>
    <w:p w:rsidRPr="00DF1D75" w:rsidR="00DF1D75" w:rsidP="00DF1D75" w:rsidRDefault="00DF1D75" w14:paraId="388D8ECC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Cijena </w:t>
      </w:r>
    </w:p>
    <w:p w:rsidRPr="00DF1D75" w:rsidR="00DF1D75" w:rsidP="00DF1D75" w:rsidRDefault="00DF1D75" w14:paraId="29AC0998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7.501 kn </w:t>
      </w:r>
      <w:r w:rsidRPr="00DF1D75">
        <w:rPr>
          <w:rFonts w:ascii="Arial" w:hAnsi="Arial" w:eastAsia="Times New Roman" w:cs="Arial"/>
          <w:b/>
          <w:bCs/>
          <w:color w:val="656565"/>
          <w:sz w:val="18"/>
          <w:szCs w:val="18"/>
          <w:lang w:eastAsia="hr-HR"/>
        </w:rPr>
        <w:t xml:space="preserve">~ 1.009 € </w:t>
      </w:r>
    </w:p>
    <w:p w:rsidRPr="00DF1D75" w:rsidR="00DF1D75" w:rsidP="00DF1D75" w:rsidRDefault="00DF1D75" w14:paraId="47F8CBC2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Pošalji poruku </w:t>
      </w:r>
    </w:p>
    <w:p w:rsidRPr="00DF1D75" w:rsidR="00DF1D75" w:rsidP="00DF1D75" w:rsidRDefault="00DF1D75" w14:paraId="2EADAC84" w14:textId="77777777">
      <w:pPr>
        <w:shd w:val="clear" w:color="auto" w:fill="F2F4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 xml:space="preserve">Veleprodajna cijena: </w:t>
      </w:r>
    </w:p>
    <w:p w:rsidRPr="00DF1D75" w:rsidR="00DF1D75" w:rsidP="00DF1D75" w:rsidRDefault="00DF1D75" w14:paraId="57C01207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Približno: </w:t>
      </w:r>
    </w:p>
    <w:p w:rsidRPr="00DF1D75" w:rsidR="00DF1D75" w:rsidP="00DF1D75" w:rsidRDefault="00DF1D75" w14:paraId="7E807AB8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Netto cijena: </w:t>
      </w:r>
    </w:p>
    <w:p w:rsidRPr="00DF1D75" w:rsidR="00DF1D75" w:rsidP="00DF1D75" w:rsidRDefault="00DF1D75" w14:paraId="21F0DF6E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PDV: </w:t>
      </w:r>
    </w:p>
    <w:p w:rsidRPr="00DF1D75" w:rsidR="00DF1D75" w:rsidP="00DF1D75" w:rsidRDefault="00653363" w14:paraId="30B838BB" w14:textId="77777777">
      <w:pPr>
        <w:numPr>
          <w:ilvl w:val="0"/>
          <w:numId w:val="1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7">
        <w:r w:rsidRPr="00DF1D75" w:rsidR="00DF1D75">
          <w:rPr>
            <w:rFonts w:ascii="Arial" w:hAnsi="Arial" w:eastAsia="Times New Roman" w:cs="Arial"/>
            <w:b/>
            <w:bCs/>
            <w:color w:val="1787AE"/>
            <w:sz w:val="18"/>
            <w:szCs w:val="18"/>
            <w:bdr w:val="single" w:color="D0D0CE" w:sz="6" w:space="0" w:frame="true"/>
            <w:lang w:eastAsia="hr-HR"/>
          </w:rPr>
          <w:t xml:space="preserve">Trebaš kredit? </w:t>
        </w:r>
      </w:hyperlink>
    </w:p>
    <w:p w:rsidRPr="00DF1D75" w:rsidR="00DF1D75" w:rsidP="00DF1D75" w:rsidRDefault="00DF1D75" w14:paraId="2665397F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Šifra oglasa: 31207990 </w:t>
      </w:r>
    </w:p>
    <w:p w:rsidRPr="00DF1D75" w:rsidR="00DF1D75" w:rsidP="00DF1D75" w:rsidRDefault="00DF1D75" w14:paraId="145B95A1" w14:textId="77777777">
      <w:pPr>
        <w:numPr>
          <w:ilvl w:val="0"/>
          <w:numId w:val="2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Usporedi </w:t>
      </w:r>
    </w:p>
    <w:p w:rsidRPr="00DF1D75" w:rsidR="00DF1D75" w:rsidP="00DF1D75" w:rsidRDefault="00DF1D75" w14:paraId="188808D3" w14:textId="77777777">
      <w:pPr>
        <w:numPr>
          <w:ilvl w:val="0"/>
          <w:numId w:val="2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Podijeli </w:t>
      </w:r>
    </w:p>
    <w:p w:rsidRPr="00DF1D75" w:rsidR="00DF1D75" w:rsidP="00DF1D75" w:rsidRDefault="00DF1D75" w14:paraId="35C73722" w14:textId="77777777">
      <w:pPr>
        <w:numPr>
          <w:ilvl w:val="0"/>
          <w:numId w:val="2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Spremi </w:t>
      </w:r>
    </w:p>
    <w:p w:rsidRPr="00DF1D75" w:rsidR="00DF1D75" w:rsidP="00DF1D75" w:rsidRDefault="00DF1D75" w14:paraId="369ADAD6" w14:textId="77777777">
      <w:pPr>
        <w:numPr>
          <w:ilvl w:val="0"/>
          <w:numId w:val="3"/>
        </w:numPr>
        <w:shd w:val="clear" w:color="auto" w:fill="F6F6F6"/>
        <w:spacing w:before="100" w:beforeAutospacing="true" w:after="100" w:afterAutospacing="true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</w:p>
    <w:p w:rsidRPr="00DF1D75" w:rsidR="00DF1D75" w:rsidP="00DF1D75" w:rsidRDefault="00DF1D75" w14:paraId="6DCA0228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Godina proizvodnje</w:t>
      </w:r>
    </w:p>
    <w:p w:rsidRPr="00DF1D75" w:rsidR="00DF1D75" w:rsidP="00DF1D75" w:rsidRDefault="00DF1D75" w14:paraId="79C19E21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1994</w:t>
      </w:r>
    </w:p>
    <w:p w:rsidRPr="00DF1D75" w:rsidR="00DF1D75" w:rsidP="00DF1D75" w:rsidRDefault="00DF1D75" w14:paraId="13DC63E2" w14:textId="77777777">
      <w:pPr>
        <w:numPr>
          <w:ilvl w:val="0"/>
          <w:numId w:val="3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Prijeđeni kilometri</w:t>
      </w:r>
    </w:p>
    <w:p w:rsidRPr="00DF1D75" w:rsidR="00DF1D75" w:rsidP="00DF1D75" w:rsidRDefault="00DF1D75" w14:paraId="08F08D60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540.000 </w:t>
      </w:r>
    </w:p>
    <w:p w:rsidRPr="00DF1D75" w:rsidR="00DF1D75" w:rsidP="00DF1D75" w:rsidRDefault="00DF1D75" w14:paraId="0F6C5F2A" w14:textId="77777777">
      <w:pPr>
        <w:numPr>
          <w:ilvl w:val="0"/>
          <w:numId w:val="3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Snaga motora</w:t>
      </w:r>
    </w:p>
    <w:p w:rsidRPr="00DF1D75" w:rsidR="00DF1D75" w:rsidP="00DF1D75" w:rsidRDefault="00DF1D75" w14:paraId="4B8B8614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57 kW </w:t>
      </w:r>
    </w:p>
    <w:p w:rsidRPr="00DF1D75" w:rsidR="00DF1D75" w:rsidP="00DF1D75" w:rsidRDefault="00DF1D75" w14:paraId="42A39378" w14:textId="77777777">
      <w:pPr>
        <w:numPr>
          <w:ilvl w:val="0"/>
          <w:numId w:val="3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Vrsta motora</w:t>
      </w:r>
    </w:p>
    <w:p w:rsidRPr="00DF1D75" w:rsidR="00DF1D75" w:rsidP="00DF1D75" w:rsidRDefault="00DF1D75" w14:paraId="185D3325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Diesel</w:t>
      </w:r>
    </w:p>
    <w:p w:rsidRPr="00DF1D75" w:rsidR="00DF1D75" w:rsidP="00DF1D75" w:rsidRDefault="00DF1D75" w14:paraId="4A7FD008" w14:textId="77777777">
      <w:pPr>
        <w:shd w:val="clear" w:color="auto" w:fill="FFFF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>Osnovne informacije</w:t>
      </w:r>
    </w:p>
    <w:p w:rsidRPr="00DF1D75" w:rsidR="00DF1D75" w:rsidP="00DF1D75" w:rsidRDefault="00DF1D75" w14:paraId="245CA896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Lokacija vozila </w:t>
      </w:r>
    </w:p>
    <w:p w:rsidRPr="00DF1D75" w:rsidR="00DF1D75" w:rsidP="00DF1D75" w:rsidRDefault="00DF1D75" w14:paraId="11BC48A1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Grad Zagreb, Črnomerec, Kustošija </w:t>
      </w:r>
    </w:p>
    <w:p w:rsidRPr="00DF1D75" w:rsidR="00DF1D75" w:rsidP="00DF1D75" w:rsidRDefault="00DF1D75" w14:paraId="7F3AFC8F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Marka automobila </w:t>
      </w:r>
    </w:p>
    <w:p w:rsidRPr="00DF1D75" w:rsidR="00DF1D75" w:rsidP="00DF1D75" w:rsidRDefault="00DF1D75" w14:paraId="14F8035F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VW </w:t>
      </w:r>
    </w:p>
    <w:p w:rsidRPr="00DF1D75" w:rsidR="00DF1D75" w:rsidP="00DF1D75" w:rsidRDefault="00DF1D75" w14:paraId="09A60C16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Model automobila </w:t>
      </w:r>
    </w:p>
    <w:p w:rsidRPr="00DF1D75" w:rsidR="00DF1D75" w:rsidP="00DF1D75" w:rsidRDefault="00DF1D75" w14:paraId="422A60CA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Transporter </w:t>
      </w:r>
    </w:p>
    <w:p w:rsidRPr="00DF1D75" w:rsidR="00DF1D75" w:rsidP="00DF1D75" w:rsidRDefault="00DF1D75" w14:paraId="6ECFF315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Tip automobila </w:t>
      </w:r>
    </w:p>
    <w:p w:rsidRPr="00DF1D75" w:rsidR="00DF1D75" w:rsidP="00DF1D75" w:rsidRDefault="00DF1D75" w14:paraId="3AAD5455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2,4 D </w:t>
      </w:r>
    </w:p>
    <w:p w:rsidRPr="00DF1D75" w:rsidR="00DF1D75" w:rsidP="00DF1D75" w:rsidRDefault="00DF1D75" w14:paraId="26890358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Broj šasije </w:t>
      </w:r>
    </w:p>
    <w:p w:rsidRPr="00DF1D75" w:rsidR="00DF1D75" w:rsidP="00DF1D75" w:rsidRDefault="00DF1D75" w14:paraId="7151FEDD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WV2ZZZ70ZTH050664 </w:t>
      </w:r>
    </w:p>
    <w:p w:rsidRPr="00DF1D75" w:rsidR="00DF1D75" w:rsidP="00DF1D75" w:rsidRDefault="00DF1D75" w14:paraId="71AB5174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Godina proizvodnje </w:t>
      </w:r>
    </w:p>
    <w:p w:rsidRPr="00DF1D75" w:rsidR="00DF1D75" w:rsidP="00DF1D75" w:rsidRDefault="00DF1D75" w14:paraId="5460C201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1994. godište </w:t>
      </w:r>
    </w:p>
    <w:p w:rsidRPr="00DF1D75" w:rsidR="00DF1D75" w:rsidP="00DF1D75" w:rsidRDefault="00DF1D75" w14:paraId="1EFF8BBD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Godina modela </w:t>
      </w:r>
    </w:p>
    <w:p w:rsidRPr="00DF1D75" w:rsidR="00DF1D75" w:rsidP="00DF1D75" w:rsidRDefault="00DF1D75" w14:paraId="4CA0904D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1994. </w:t>
      </w:r>
    </w:p>
    <w:p w:rsidRPr="00DF1D75" w:rsidR="00DF1D75" w:rsidP="00DF1D75" w:rsidRDefault="00DF1D75" w14:paraId="46CCAE1E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U prometu od </w:t>
      </w:r>
    </w:p>
    <w:p w:rsidRPr="00DF1D75" w:rsidR="00DF1D75" w:rsidP="00DF1D75" w:rsidRDefault="00DF1D75" w14:paraId="35408E10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1995. </w:t>
      </w:r>
    </w:p>
    <w:p w:rsidRPr="00DF1D75" w:rsidR="00DF1D75" w:rsidP="00DF1D75" w:rsidRDefault="00DF1D75" w14:paraId="0896DB8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Prva registracija u RH </w:t>
      </w:r>
    </w:p>
    <w:p w:rsidRPr="00DF1D75" w:rsidR="00DF1D75" w:rsidP="00DF1D75" w:rsidRDefault="00DF1D75" w14:paraId="1E6F6F41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1996. </w:t>
      </w:r>
    </w:p>
    <w:p w:rsidRPr="00DF1D75" w:rsidR="00DF1D75" w:rsidP="00DF1D75" w:rsidRDefault="00DF1D75" w14:paraId="340BDB78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Registriran do </w:t>
      </w:r>
    </w:p>
    <w:p w:rsidRPr="00DF1D75" w:rsidR="00DF1D75" w:rsidP="00DF1D75" w:rsidRDefault="00DF1D75" w14:paraId="45EF4FAD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04 / 2021 </w:t>
      </w:r>
    </w:p>
    <w:p w:rsidRPr="00DF1D75" w:rsidR="00DF1D75" w:rsidP="00DF1D75" w:rsidRDefault="00DF1D75" w14:paraId="08D08BD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Prijeđeni kilometri </w:t>
      </w:r>
    </w:p>
    <w:p w:rsidRPr="00DF1D75" w:rsidR="00DF1D75" w:rsidP="00DF1D75" w:rsidRDefault="00DF1D75" w14:paraId="4390C750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540000 km </w:t>
      </w:r>
    </w:p>
    <w:p w:rsidRPr="00DF1D75" w:rsidR="00DF1D75" w:rsidP="00DF1D75" w:rsidRDefault="00DF1D75" w14:paraId="243B219B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Motor </w:t>
      </w:r>
    </w:p>
    <w:p w:rsidRPr="00DF1D75" w:rsidR="00DF1D75" w:rsidP="00DF1D75" w:rsidRDefault="00DF1D75" w14:paraId="0B84ED1C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Diesel </w:t>
      </w:r>
    </w:p>
    <w:p w:rsidRPr="00DF1D75" w:rsidR="00DF1D75" w:rsidP="00DF1D75" w:rsidRDefault="00DF1D75" w14:paraId="05890EB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lastRenderedPageBreak/>
        <w:t xml:space="preserve">Snaga motora </w:t>
      </w:r>
    </w:p>
    <w:p w:rsidRPr="00DF1D75" w:rsidR="00DF1D75" w:rsidP="00DF1D75" w:rsidRDefault="00DF1D75" w14:paraId="76051C4C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57 kW </w:t>
      </w:r>
    </w:p>
    <w:p w:rsidRPr="00DF1D75" w:rsidR="00DF1D75" w:rsidP="00DF1D75" w:rsidRDefault="00DF1D75" w14:paraId="3D1B8FD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Radni obujam </w:t>
      </w:r>
    </w:p>
    <w:p w:rsidRPr="00DF1D75" w:rsidR="00DF1D75" w:rsidP="00DF1D75" w:rsidRDefault="00DF1D75" w14:paraId="6568F04F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2.370 cm3 </w:t>
      </w:r>
    </w:p>
    <w:p w:rsidRPr="00DF1D75" w:rsidR="00DF1D75" w:rsidP="00DF1D75" w:rsidRDefault="00DF1D75" w14:paraId="05D7E71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Potrošnja goriva </w:t>
      </w:r>
    </w:p>
    <w:p w:rsidRPr="00DF1D75" w:rsidR="00DF1D75" w:rsidP="00DF1D75" w:rsidRDefault="00DF1D75" w14:paraId="46C7F48E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7 l/100km </w:t>
      </w:r>
    </w:p>
    <w:p w:rsidRPr="00DF1D75" w:rsidR="00DF1D75" w:rsidP="00DF1D75" w:rsidRDefault="00DF1D75" w14:paraId="7FFDB7B6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Stanje </w:t>
      </w:r>
    </w:p>
    <w:p w:rsidRPr="00DF1D75" w:rsidR="00DF1D75" w:rsidP="00DF1D75" w:rsidRDefault="00DF1D75" w14:paraId="437DAFF0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rabljeno </w:t>
      </w:r>
    </w:p>
    <w:p w:rsidRPr="00DF1D75" w:rsidR="00DF1D75" w:rsidP="00DF1D75" w:rsidRDefault="00DF1D75" w14:paraId="47D3568A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Vlasnik </w:t>
      </w:r>
    </w:p>
    <w:p w:rsidRPr="00DF1D75" w:rsidR="00DF1D75" w:rsidP="00DF1D75" w:rsidRDefault="00DF1D75" w14:paraId="11ABC97F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treći i više </w:t>
      </w:r>
    </w:p>
    <w:p w:rsidRPr="00DF1D75" w:rsidR="00DF1D75" w:rsidP="00DF1D75" w:rsidRDefault="00DF1D75" w14:paraId="065DCD0E" w14:textId="77777777">
      <w:pPr>
        <w:shd w:val="clear" w:color="auto" w:fill="FFFF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>Opis oglasa</w:t>
      </w:r>
    </w:p>
    <w:p w:rsidRPr="00DF1D75" w:rsidR="00DF1D75" w:rsidP="00DF1D75" w:rsidRDefault="00DF1D75" w14:paraId="5790433D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Vozilo u dobrom sanju s obzirom na svoje godine i sve ispravno i motor redovito servisiran</w:t>
      </w:r>
    </w:p>
    <w:p w:rsidRPr="00DF1D75" w:rsidR="00DF1D75" w:rsidP="00DF1D75" w:rsidRDefault="00DF1D75" w14:paraId="54705AFE" w14:textId="77777777">
      <w:pPr>
        <w:shd w:val="clear" w:color="auto" w:fill="FFFF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 xml:space="preserve">Dodatne informacije </w:t>
      </w:r>
    </w:p>
    <w:p w:rsidRPr="00DF1D75" w:rsidR="00DF1D75" w:rsidP="00DF1D75" w:rsidRDefault="00DF1D75" w14:paraId="755FA85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Proširi sve </w:t>
      </w:r>
    </w:p>
    <w:p w:rsidRPr="00DF1D75" w:rsidR="00DF1D75" w:rsidP="00DF1D75" w:rsidRDefault="00DF1D75" w14:paraId="71C96120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  <w:t>Mogućnost plaćanja</w:t>
      </w:r>
    </w:p>
    <w:p w:rsidRPr="00DF1D75" w:rsidR="00DF1D75" w:rsidP="00DF1D75" w:rsidRDefault="00DF1D75" w14:paraId="559FF4E5" w14:textId="77777777">
      <w:pPr>
        <w:numPr>
          <w:ilvl w:val="0"/>
          <w:numId w:val="4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gotovina </w:t>
      </w:r>
    </w:p>
    <w:p w:rsidRPr="00DF1D75" w:rsidR="00DF1D75" w:rsidP="00DF1D75" w:rsidRDefault="00DF1D75" w14:paraId="7482E129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  <w:t>Dodatni podaci</w:t>
      </w:r>
    </w:p>
    <w:p w:rsidRPr="00DF1D75" w:rsidR="00DF1D75" w:rsidP="00DF1D75" w:rsidRDefault="00DF1D75" w14:paraId="5C04D848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Oblik karoserije: kombibus </w:t>
      </w:r>
    </w:p>
    <w:p w:rsidRPr="00DF1D75" w:rsidR="00DF1D75" w:rsidP="00DF1D75" w:rsidRDefault="00DF1D75" w14:paraId="40EA1BB2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Broj vrata: 4 </w:t>
      </w:r>
    </w:p>
    <w:p w:rsidRPr="00DF1D75" w:rsidR="00DF1D75" w:rsidP="00DF1D75" w:rsidRDefault="00DF1D75" w14:paraId="703557D3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Broj sjedala: 6 </w:t>
      </w:r>
    </w:p>
    <w:p w:rsidRPr="00DF1D75" w:rsidR="00DF1D75" w:rsidP="00DF1D75" w:rsidRDefault="00DF1D75" w14:paraId="49772387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Boja: crvena </w:t>
      </w:r>
    </w:p>
    <w:p w:rsidRPr="00DF1D75" w:rsidR="00DF1D75" w:rsidP="00DF1D75" w:rsidRDefault="00DF1D75" w14:paraId="7A9ABED7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Ovjes: obični </w:t>
      </w:r>
    </w:p>
    <w:p w:rsidRPr="00DF1D75" w:rsidR="00DF1D75" w:rsidP="00DF1D75" w:rsidRDefault="00DF1D75" w14:paraId="1D984547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Veličina guma: Širina: 195, Visina: 70, Promjer: 15 </w:t>
      </w:r>
    </w:p>
    <w:p w:rsidRPr="00DF1D75" w:rsidR="00DF1D75" w:rsidP="00DF1D75" w:rsidRDefault="00DF1D75" w14:paraId="75A68257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  <w:t>Dodatna oprema vozila</w:t>
      </w:r>
    </w:p>
    <w:p w:rsidRPr="00DF1D75" w:rsidR="00DF1D75" w:rsidP="00DF1D75" w:rsidRDefault="00DF1D75" w14:paraId="0FE343BC" w14:textId="77777777">
      <w:pPr>
        <w:numPr>
          <w:ilvl w:val="0"/>
          <w:numId w:val="6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kuka za vuču </w:t>
      </w:r>
    </w:p>
    <w:p w:rsidRPr="00DF1D75" w:rsidR="00DF1D75" w:rsidP="00DF1D75" w:rsidRDefault="00DF1D75" w14:paraId="1CAA4E27" w14:textId="77777777">
      <w:pPr>
        <w:numPr>
          <w:ilvl w:val="0"/>
          <w:numId w:val="6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zatamnjena stakla </w:t>
      </w:r>
    </w:p>
    <w:p w:rsidRPr="00DF1D75" w:rsidR="00DF1D75" w:rsidP="00DF1D75" w:rsidRDefault="00DF1D75" w14:paraId="4C84F340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  <w:t>Udobnost</w:t>
      </w:r>
    </w:p>
    <w:p w:rsidRPr="00DF1D75" w:rsidR="00DF1D75" w:rsidP="00DF1D75" w:rsidRDefault="00DF1D75" w14:paraId="2374CA39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servo upravljač </w:t>
      </w:r>
    </w:p>
    <w:p w:rsidRPr="00DF1D75" w:rsidR="00DF1D75" w:rsidP="00DF1D75" w:rsidRDefault="00653363" w14:paraId="527EBCBB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8">
        <w:r w:rsidRPr="00DF1D75" w:rsidR="00DF1D75">
          <w:rPr>
            <w:rFonts w:ascii="Arial" w:hAnsi="Arial" w:eastAsia="Times New Roman" w:cs="Arial"/>
            <w:color w:val="FFFFFF"/>
            <w:sz w:val="18"/>
            <w:szCs w:val="18"/>
            <w:lang w:eastAsia="hr-HR"/>
          </w:rPr>
          <w:t xml:space="preserve">Z </w:t>
        </w:r>
      </w:hyperlink>
    </w:p>
    <w:p w:rsidRPr="00DF1D75" w:rsidR="00DF1D75" w:rsidP="00DF1D75" w:rsidRDefault="00653363" w14:paraId="631B2B79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hyperlink w:history="true" r:id="rId9">
        <w:r w:rsidRPr="00DF1D75" w:rsidR="00DF1D75">
          <w:rPr>
            <w:rFonts w:ascii="Arial" w:hAnsi="Arial" w:eastAsia="Times New Roman" w:cs="Arial"/>
            <w:b/>
            <w:bCs/>
            <w:color w:val="1787AE"/>
            <w:sz w:val="24"/>
            <w:szCs w:val="24"/>
            <w:bdr w:val="none" w:color="auto" w:sz="0" w:space="0" w:frame="true"/>
            <w:lang w:eastAsia="hr-HR"/>
          </w:rPr>
          <w:t>zg1445af</w:t>
        </w:r>
      </w:hyperlink>
    </w:p>
    <w:p w:rsidRPr="00DF1D75" w:rsidR="00DF1D75" w:rsidP="00DF1D75" w:rsidRDefault="00653363" w14:paraId="245F9D1F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10">
        <w:r w:rsidRPr="00DF1D75" w:rsidR="00DF1D75">
          <w:rPr>
            <w:rFonts w:ascii="Arial" w:hAnsi="Arial" w:eastAsia="Times New Roman" w:cs="Arial"/>
            <w:color w:val="1787AE"/>
            <w:sz w:val="18"/>
            <w:szCs w:val="18"/>
            <w:lang w:eastAsia="hr-HR"/>
          </w:rPr>
          <w:t xml:space="preserve">Svi oglasi ovog oglašivača </w:t>
        </w:r>
      </w:hyperlink>
    </w:p>
    <w:p w:rsidRPr="00DF1D75" w:rsidR="00DF1D75" w:rsidP="00DF1D75" w:rsidRDefault="00DF1D75" w14:paraId="031B71C7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Korisnik je verificirao broj telefona u državi: Hrvatska </w:t>
      </w:r>
    </w:p>
    <w:p w:rsidRPr="00DF1D75" w:rsidR="00DF1D75" w:rsidP="00DF1D75" w:rsidRDefault="00DF1D75" w14:paraId="4EE885A8" w14:textId="77777777">
      <w:pPr>
        <w:numPr>
          <w:ilvl w:val="0"/>
          <w:numId w:val="8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Adresa: </w:t>
      </w: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10000 Zagreb, Grad Zagreb, Hrvatska </w:t>
      </w:r>
    </w:p>
    <w:p w:rsidRPr="00DF1D75" w:rsidR="00DF1D75" w:rsidP="00DF1D75" w:rsidRDefault="00653363" w14:paraId="495C57DF" w14:textId="77777777">
      <w:pPr>
        <w:numPr>
          <w:ilvl w:val="0"/>
          <w:numId w:val="8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11">
        <w:r w:rsidRPr="00DF1D75" w:rsidR="00DF1D75">
          <w:rPr>
            <w:rFonts w:ascii="Arial" w:hAnsi="Arial" w:eastAsia="Times New Roman" w:cs="Arial"/>
            <w:color w:val="1787AE"/>
            <w:sz w:val="18"/>
            <w:szCs w:val="18"/>
            <w:lang w:eastAsia="hr-HR"/>
          </w:rPr>
          <w:t>Telefon: 091/755-9524</w:t>
        </w:r>
      </w:hyperlink>
      <w:r w:rsidRPr="00DF1D75" w:rsid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</w:t>
      </w:r>
    </w:p>
    <w:p w:rsidRPr="00DF1D75" w:rsidR="00DF1D75" w:rsidP="00DF1D75" w:rsidRDefault="00DF1D75" w14:paraId="76A3EEAF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Pošalji poruku </w:t>
      </w:r>
    </w:p>
    <w:p w:rsidRPr="00DF1D75" w:rsidR="00DF1D75" w:rsidP="00DF1D75" w:rsidRDefault="00DF1D75" w14:paraId="0A08A644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Oglas objavljen </w:t>
      </w:r>
    </w:p>
    <w:p w:rsidRPr="00DF1D75" w:rsidR="00DF1D75" w:rsidP="00DF1D75" w:rsidRDefault="00DF1D75" w14:paraId="08DF2765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25.04.2020. u 18:22 </w:t>
      </w:r>
    </w:p>
    <w:p w:rsidRPr="00DF1D75" w:rsidR="00DF1D75" w:rsidP="00DF1D75" w:rsidRDefault="00DF1D75" w14:paraId="73F6F301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Do isteka još</w:t>
      </w:r>
    </w:p>
    <w:p w:rsidRPr="00DF1D75" w:rsidR="00DF1D75" w:rsidP="00DF1D75" w:rsidRDefault="00DF1D75" w14:paraId="63D558BC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109 dana</w:t>
      </w:r>
    </w:p>
    <w:p w:rsidRPr="00DF1D75" w:rsidR="00DF1D75" w:rsidP="00DF1D75" w:rsidRDefault="00DF1D75" w14:paraId="0ABA0961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Oglas prikazan</w:t>
      </w:r>
    </w:p>
    <w:p w:rsidRPr="00DF1D75" w:rsidR="00DF1D75" w:rsidP="00DF1D75" w:rsidRDefault="00DF1D75" w14:paraId="1E0682FD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DF1D75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lastRenderedPageBreak/>
        <w:t>430 puta</w:t>
      </w:r>
    </w:p>
    <w:p w:rsidR="006C405E" w:rsidRDefault="006C405E" w14:paraId="52981F66" w14:textId="77777777"/>
    <w:sectPr w:rsidR="006C405E" w:rsidSect="008F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C2CF3"/>
    <w:multiLevelType w:val="multilevel"/>
    <w:tmpl w:val="38265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E8333EC"/>
    <w:multiLevelType w:val="multilevel"/>
    <w:tmpl w:val="676C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2D74621"/>
    <w:multiLevelType w:val="multilevel"/>
    <w:tmpl w:val="53B0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FDE0FFB"/>
    <w:multiLevelType w:val="multilevel"/>
    <w:tmpl w:val="7086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513477B"/>
    <w:multiLevelType w:val="multilevel"/>
    <w:tmpl w:val="0A4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6023478"/>
    <w:multiLevelType w:val="multilevel"/>
    <w:tmpl w:val="201A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74DC63FE"/>
    <w:multiLevelType w:val="multilevel"/>
    <w:tmpl w:val="80AE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E515044"/>
    <w:multiLevelType w:val="multilevel"/>
    <w:tmpl w:val="0972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5"/>
    <w:rsid w:val="00604861"/>
    <w:rsid w:val="00653363"/>
    <w:rsid w:val="006C405E"/>
    <w:rsid w:val="007C7408"/>
    <w:rsid w:val="008F6FF8"/>
    <w:rsid w:val="00DF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C6ED0D3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C74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7408"/>
    <w:rPr>
      <w:rFonts w:ascii="Times New Roman" w:hAnsi="Times New Roman" w:eastAsia="Times New Roman" w:cs="Times New Roman"/>
      <w:b/>
      <w:bCs/>
      <w:color w:val="000000"/>
      <w:kern w:val="36"/>
      <w:sz w:val="24"/>
      <w:szCs w:val="36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C7408"/>
    <w:rPr>
      <w:rFonts w:ascii="Arial" w:hAnsi="Arial" w:eastAsia="Times New Roman" w:cs="Arial"/>
      <w:b/>
      <w:bCs/>
      <w:color w:val="000000"/>
      <w:kern w:val="36"/>
      <w:sz w:val="36"/>
      <w:szCs w:val="36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C7408"/>
    <w:rPr>
      <w:rFonts w:ascii="Arial" w:hAnsi="Arial" w:eastAsia="Times New Roman" w:cs="Arial"/>
      <w:b w:val="false"/>
      <w:bCs w:val="false"/>
      <w:color w:val="000000"/>
      <w:kern w:val="36"/>
      <w:sz w:val="36"/>
      <w:szCs w:val="36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C7408"/>
    <w:rPr>
      <w:rFonts w:ascii="Arial" w:hAnsi="Arial" w:eastAsia="Times New Roman" w:cs="Arial"/>
      <w:b w:val="false"/>
      <w:bCs w:val="false"/>
      <w:color w:val="000000"/>
      <w:kern w:val="36"/>
      <w:sz w:val="36"/>
      <w:szCs w:val="36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7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7408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C7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408"/>
    <w:rPr>
      <w:rFonts w:ascii="Times New Roman" w:cs="Times New Roman" w:eastAsia="Times New Roman" w:hAnsi="Times New Roman"/>
      <w:b/>
      <w:bCs/>
      <w:color w:val="000000"/>
      <w:kern w:val="36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7408"/>
    <w:rPr>
      <w:rFonts w:ascii="Arial" w:cs="Arial" w:eastAsia="Times New Roman" w:hAnsi="Arial"/>
      <w:b/>
      <w:bCs/>
      <w:color w:val="000000"/>
      <w:kern w:val="36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7408"/>
    <w:rPr>
      <w:rFonts w:ascii="Arial" w:cs="Arial" w:eastAsia="Times New Roman" w:hAnsi="Arial"/>
      <w:b w:val="0"/>
      <w:bCs w:val="0"/>
      <w:color w:val="000000"/>
      <w:kern w:val="36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7408"/>
    <w:rPr>
      <w:rFonts w:ascii="Arial" w:cs="Arial" w:eastAsia="Times New Roman" w:hAnsi="Arial"/>
      <w:b w:val="0"/>
      <w:bCs w:val="0"/>
      <w:color w:val="000000"/>
      <w:kern w:val="36"/>
      <w:sz w:val="36"/>
      <w:szCs w:val="36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4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7408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2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020742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8281023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1411457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264843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9667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4446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2102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78332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  <w:div w:id="99891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316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24426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32244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69570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  <w:div w:id="137372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0636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810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75297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68751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095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5984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268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091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  <w:div w:id="64339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  <w:div w:id="150072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  <w:div w:id="114015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  <w:div w:id="183359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  <w:div w:id="110850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809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92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69791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24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28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815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s://www.njuskalo.hr/korisnik/zg1445af" Type="http://schemas.openxmlformats.org/officeDocument/2006/relationships/hyperlink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Mode="External" Target="https://www.njuskalo.hr/dodatne-ponude?pageId=2&amp;classifiedId=31207990" Type="http://schemas.openxmlformats.org/officeDocument/2006/relationships/hyperlink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tel:+385917559524" Type="http://schemas.openxmlformats.org/officeDocument/2006/relationships/hyperlink" Id="rId11"/><Relationship Target="settings.xml" Type="http://schemas.openxmlformats.org/officeDocument/2006/relationships/settings" Id="rId5"/><Relationship TargetMode="External" Target="https://www.njuskalo.hr/korisnik/zg1445af" Type="http://schemas.openxmlformats.org/officeDocument/2006/relationships/hyperlink" Id="rId10"/><Relationship Target="stylesWithEffects.xml" Type="http://schemas.microsoft.com/office/2007/relationships/stylesWithEffects" Id="rId4"/><Relationship TargetMode="External" Target="https://www.njuskalo.hr/korisnik/zg1445af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207</properties:Words>
  <properties:Characters>1217</properties:Characters>
  <properties:Lines>89</properties:Lines>
  <properties:Paragraphs>88</properties:Paragraphs>
  <properties:TotalTime>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10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12">
      <vt:lpstr/>
      <vt:lpstr>VW Transporter 2,4 D</vt:lpstr>
      <vt:lpstr>    Veleprodajna cijena: </vt:lpstr>
      <vt:lpstr>    Osnovne informacije</vt:lpstr>
      <vt:lpstr>    Opis oglasa</vt:lpstr>
      <vt:lpstr>    Dodatne informacije </vt:lpstr>
      <vt:lpstr>        Mogućnost plaćanja</vt:lpstr>
      <vt:lpstr>        Dodatni podaci</vt:lpstr>
      <vt:lpstr>        Dodatna oprema vozila</vt:lpstr>
      <vt:lpstr>        Udobnost</vt:lpstr>
      <vt:lpstr>        zg1445af</vt:lpstr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2020-05-06T15:44:00Z</dcterms:created>
  <dc:creator>Nika Klepac</dc:creator>
  <dc:description/>
  <cp:keywords/>
  <cp:lastModifiedBy>Ivan Čulić</cp:lastModifiedBy>
  <cp:lastPrinted>2020-05-11T07:26:00Z</cp:lastPrinted>
  <dcterms:modified xmlns:xsi="http://www.w3.org/2001/XMLSchema-instance" xsi:type="dcterms:W3CDTF">2020-05-11T07:26:00Z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St-1794/2015-13-2 - VW Transporter 2 (VW Transporter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